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29C" w:rsidRPr="003163B3" w:rsidRDefault="00C8529C" w:rsidP="00D26859">
      <w:pPr>
        <w:spacing w:line="360" w:lineRule="auto"/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C8529C" w:rsidRDefault="00C8529C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C8529C" w:rsidRPr="003163B3" w:rsidRDefault="00C8529C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C8529C" w:rsidRPr="003163B3" w:rsidRDefault="00C8529C" w:rsidP="00D26859">
      <w:pPr>
        <w:spacing w:line="360" w:lineRule="auto"/>
        <w:ind w:firstLine="708"/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</w:t>
      </w:r>
    </w:p>
    <w:p w:rsidR="00C8529C" w:rsidRPr="003163B3" w:rsidRDefault="00C8529C" w:rsidP="00D26859">
      <w:pPr>
        <w:spacing w:line="360" w:lineRule="auto"/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C8529C" w:rsidRDefault="00C8529C" w:rsidP="00D26859">
      <w:pPr>
        <w:spacing w:line="360" w:lineRule="auto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 xml:space="preserve">в качеството си на </w:t>
      </w:r>
      <w:r>
        <w:rPr>
          <w:sz w:val="24"/>
          <w:szCs w:val="24"/>
          <w:lang w:eastAsia="zh-CN"/>
        </w:rPr>
        <w:t>..........................</w:t>
      </w:r>
      <w:r w:rsidRPr="003163B3">
        <w:rPr>
          <w:sz w:val="24"/>
          <w:szCs w:val="24"/>
          <w:lang w:eastAsia="zh-CN"/>
        </w:rPr>
        <w:t>....................................................................</w:t>
      </w:r>
      <w:r>
        <w:rPr>
          <w:sz w:val="24"/>
          <w:szCs w:val="24"/>
          <w:lang w:eastAsia="zh-CN"/>
        </w:rPr>
        <w:t xml:space="preserve"> на </w:t>
      </w:r>
      <w:r w:rsidRPr="003163B3">
        <w:rPr>
          <w:sz w:val="24"/>
          <w:szCs w:val="24"/>
          <w:lang w:eastAsia="zh-CN"/>
        </w:rPr>
        <w:t>..........................</w:t>
      </w:r>
      <w:r>
        <w:rPr>
          <w:sz w:val="24"/>
          <w:szCs w:val="24"/>
          <w:lang w:eastAsia="zh-CN"/>
        </w:rPr>
        <w:t>.....</w:t>
      </w:r>
      <w:r w:rsidRPr="003163B3">
        <w:rPr>
          <w:sz w:val="24"/>
          <w:szCs w:val="24"/>
          <w:lang w:eastAsia="zh-CN"/>
        </w:rPr>
        <w:t>..................</w:t>
      </w:r>
      <w:r>
        <w:rPr>
          <w:sz w:val="24"/>
          <w:szCs w:val="24"/>
          <w:lang w:eastAsia="zh-CN"/>
        </w:rPr>
        <w:t>..............</w:t>
      </w:r>
      <w:r w:rsidRPr="003163B3">
        <w:rPr>
          <w:sz w:val="24"/>
          <w:szCs w:val="24"/>
          <w:lang w:eastAsia="zh-CN"/>
        </w:rPr>
        <w:t xml:space="preserve">..., ЕИК ............................., </w:t>
      </w:r>
    </w:p>
    <w:p w:rsidR="00C8529C" w:rsidRPr="003163B3" w:rsidRDefault="00C8529C" w:rsidP="00D26859">
      <w:pPr>
        <w:spacing w:line="360" w:lineRule="auto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със седалище и адрес на управление .......................................................................................</w:t>
      </w:r>
    </w:p>
    <w:p w:rsidR="00C8529C" w:rsidRPr="003163B3" w:rsidRDefault="00C8529C" w:rsidP="00D26859">
      <w:pPr>
        <w:spacing w:line="360" w:lineRule="auto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                                                                                      </w:t>
      </w:r>
    </w:p>
    <w:p w:rsidR="00C8529C" w:rsidRDefault="00C8529C" w:rsidP="00D26859">
      <w:pPr>
        <w:spacing w:line="360" w:lineRule="auto"/>
        <w:jc w:val="center"/>
        <w:rPr>
          <w:b/>
          <w:sz w:val="24"/>
          <w:szCs w:val="24"/>
          <w:lang w:eastAsia="zh-CN"/>
        </w:rPr>
      </w:pPr>
    </w:p>
    <w:p w:rsidR="00C8529C" w:rsidRDefault="00C8529C" w:rsidP="00D26859">
      <w:pPr>
        <w:spacing w:line="360" w:lineRule="auto"/>
        <w:jc w:val="center"/>
        <w:rPr>
          <w:b/>
          <w:sz w:val="24"/>
          <w:szCs w:val="24"/>
          <w:lang w:eastAsia="zh-CN"/>
        </w:rPr>
      </w:pPr>
      <w:r w:rsidRPr="00D26859">
        <w:rPr>
          <w:b/>
          <w:sz w:val="24"/>
          <w:szCs w:val="24"/>
          <w:lang w:eastAsia="zh-CN"/>
        </w:rPr>
        <w:t>ДЕКЛАРИРАМ, ЧЕ:</w:t>
      </w:r>
    </w:p>
    <w:p w:rsidR="00C8529C" w:rsidRDefault="00C8529C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C8529C" w:rsidRPr="00D26859" w:rsidRDefault="00C8529C" w:rsidP="00D26859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D26859">
        <w:rPr>
          <w:b/>
          <w:sz w:val="24"/>
          <w:szCs w:val="24"/>
          <w:lang w:eastAsia="zh-CN"/>
        </w:rPr>
        <w:t xml:space="preserve">приемем условията в проекта на договора, част от документацията за участие в обществена </w:t>
      </w:r>
      <w:r w:rsidRPr="00B76736">
        <w:rPr>
          <w:b/>
          <w:sz w:val="24"/>
          <w:szCs w:val="24"/>
          <w:lang w:eastAsia="zh-CN"/>
        </w:rPr>
        <w:t xml:space="preserve">поръчка с предмет </w:t>
      </w:r>
      <w:r w:rsidRPr="00B76736">
        <w:rPr>
          <w:sz w:val="24"/>
          <w:szCs w:val="24"/>
        </w:rPr>
        <w:t>„Доставка на нова механизация и оборудване за нуждите на депо – Садината, район Кремиковци”, съгласно</w:t>
      </w:r>
      <w:r w:rsidRPr="00D26859">
        <w:rPr>
          <w:sz w:val="24"/>
          <w:szCs w:val="24"/>
        </w:rPr>
        <w:t xml:space="preserve"> технически спесификации.</w:t>
      </w:r>
    </w:p>
    <w:p w:rsidR="00C8529C" w:rsidRPr="00D26859" w:rsidRDefault="00C8529C" w:rsidP="00D26859">
      <w:pPr>
        <w:pStyle w:val="Footer"/>
        <w:spacing w:line="360" w:lineRule="auto"/>
        <w:jc w:val="both"/>
        <w:rPr>
          <w:sz w:val="24"/>
          <w:szCs w:val="24"/>
        </w:rPr>
      </w:pPr>
    </w:p>
    <w:p w:rsidR="00C8529C" w:rsidRPr="00D26859" w:rsidRDefault="00C8529C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C8529C" w:rsidRDefault="00C8529C" w:rsidP="00D26859">
      <w:pPr>
        <w:spacing w:line="360" w:lineRule="auto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ab/>
      </w:r>
    </w:p>
    <w:p w:rsidR="00C8529C" w:rsidRPr="003163B3" w:rsidRDefault="00C8529C" w:rsidP="00D26859">
      <w:pPr>
        <w:spacing w:line="360" w:lineRule="auto"/>
        <w:rPr>
          <w:b/>
          <w:sz w:val="24"/>
          <w:szCs w:val="24"/>
          <w:lang w:eastAsia="zh-CN"/>
        </w:rPr>
      </w:pPr>
    </w:p>
    <w:p w:rsidR="00C8529C" w:rsidRPr="003163B3" w:rsidRDefault="00C8529C" w:rsidP="00D26859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</w:t>
      </w:r>
      <w:r>
        <w:rPr>
          <w:b/>
          <w:sz w:val="24"/>
          <w:szCs w:val="24"/>
          <w:lang w:val="ru-RU"/>
        </w:rPr>
        <w:t xml:space="preserve"> </w:t>
      </w:r>
      <w:r w:rsidRPr="003163B3">
        <w:rPr>
          <w:b/>
          <w:sz w:val="24"/>
          <w:szCs w:val="24"/>
          <w:lang w:val="ru-RU"/>
        </w:rPr>
        <w:t>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</w:t>
      </w:r>
      <w:r w:rsidRPr="005E2548">
        <w:rPr>
          <w:b/>
          <w:sz w:val="24"/>
          <w:szCs w:val="24"/>
          <w:lang w:val="ru-RU"/>
        </w:rPr>
        <w:t xml:space="preserve">          </w:t>
      </w:r>
      <w:r w:rsidRPr="003163B3">
        <w:rPr>
          <w:b/>
          <w:sz w:val="24"/>
          <w:szCs w:val="24"/>
          <w:lang w:val="ru-RU"/>
        </w:rPr>
        <w:t xml:space="preserve">Подпис и печат:......................... </w:t>
      </w:r>
    </w:p>
    <w:p w:rsidR="00C8529C" w:rsidRPr="003163B3" w:rsidRDefault="00C8529C" w:rsidP="00D26859">
      <w:pPr>
        <w:spacing w:line="360" w:lineRule="auto"/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C8529C" w:rsidRDefault="00C8529C" w:rsidP="00D26859">
      <w:pPr>
        <w:spacing w:line="360" w:lineRule="auto"/>
      </w:pPr>
    </w:p>
    <w:p w:rsidR="00C8529C" w:rsidRDefault="00C8529C" w:rsidP="00D26859">
      <w:pPr>
        <w:spacing w:line="360" w:lineRule="auto"/>
      </w:pPr>
    </w:p>
    <w:sectPr w:rsidR="00C8529C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29C" w:rsidRDefault="00C8529C" w:rsidP="00D26859">
      <w:r>
        <w:separator/>
      </w:r>
    </w:p>
  </w:endnote>
  <w:endnote w:type="continuationSeparator" w:id="0">
    <w:p w:rsidR="00C8529C" w:rsidRDefault="00C8529C" w:rsidP="00D26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9C" w:rsidRPr="00B76736" w:rsidRDefault="00C8529C" w:rsidP="00E837B6">
    <w:pPr>
      <w:pStyle w:val="Heading1"/>
      <w:jc w:val="center"/>
      <w:rPr>
        <w:b w:val="0"/>
        <w:sz w:val="20"/>
        <w:szCs w:val="20"/>
      </w:rPr>
    </w:pPr>
    <w:r w:rsidRPr="00B76736">
      <w:rPr>
        <w:b w:val="0"/>
        <w:sz w:val="20"/>
        <w:szCs w:val="20"/>
      </w:rPr>
      <w:t xml:space="preserve"> „Доставка на нова механизация и оборудване за нуждите на депо – Садината, район Кремиковци”, съгласно технически спесификации.</w:t>
    </w:r>
  </w:p>
  <w:p w:rsidR="00C8529C" w:rsidRDefault="00C852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29C" w:rsidRDefault="00C8529C" w:rsidP="00D26859">
      <w:r>
        <w:separator/>
      </w:r>
    </w:p>
  </w:footnote>
  <w:footnote w:type="continuationSeparator" w:id="0">
    <w:p w:rsidR="00C8529C" w:rsidRDefault="00C8529C" w:rsidP="00D26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29C" w:rsidRPr="00A14FEB" w:rsidRDefault="00C8529C" w:rsidP="00FA6C87">
    <w:pPr>
      <w:pStyle w:val="StyleHeading1TimesNewRoman14ptBefore18pt"/>
      <w:tabs>
        <w:tab w:val="clear" w:pos="360"/>
      </w:tabs>
      <w:spacing w:before="0"/>
      <w:ind w:left="0" w:firstLine="0"/>
      <w:jc w:val="right"/>
      <w:rPr>
        <w:i/>
        <w:sz w:val="20"/>
      </w:rPr>
    </w:pPr>
    <w:bookmarkStart w:id="0" w:name="_Toc270587022"/>
    <w:bookmarkStart w:id="1" w:name="_Toc288662143"/>
    <w:bookmarkStart w:id="2" w:name="_Toc315878464"/>
    <w:r w:rsidRPr="00FA6C87">
      <w:rPr>
        <w:i/>
        <w:sz w:val="20"/>
        <w:lang w:val="ru-RU"/>
      </w:rPr>
      <w:t xml:space="preserve">ОБРАЗЕЦ № </w:t>
    </w:r>
    <w:bookmarkEnd w:id="0"/>
    <w:bookmarkEnd w:id="1"/>
    <w:bookmarkEnd w:id="2"/>
    <w:r>
      <w:rPr>
        <w:i/>
        <w:sz w:val="20"/>
      </w:rPr>
      <w:t>9</w:t>
    </w:r>
  </w:p>
  <w:p w:rsidR="00C8529C" w:rsidRPr="003163B3" w:rsidRDefault="00C8529C" w:rsidP="00FA6C87">
    <w:pPr>
      <w:shd w:val="clear" w:color="auto" w:fill="FFFFFF"/>
      <w:jc w:val="center"/>
      <w:rPr>
        <w:b/>
        <w:sz w:val="24"/>
        <w:szCs w:val="24"/>
      </w:rPr>
    </w:pPr>
  </w:p>
  <w:p w:rsidR="00C8529C" w:rsidRDefault="00C852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14"/>
    <w:multiLevelType w:val="multilevel"/>
    <w:tmpl w:val="7A4073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859"/>
    <w:rsid w:val="000326E1"/>
    <w:rsid w:val="001D7AFE"/>
    <w:rsid w:val="003163B3"/>
    <w:rsid w:val="003E50E4"/>
    <w:rsid w:val="004450DC"/>
    <w:rsid w:val="00480340"/>
    <w:rsid w:val="004E1CBB"/>
    <w:rsid w:val="0059591A"/>
    <w:rsid w:val="005E2548"/>
    <w:rsid w:val="008A575C"/>
    <w:rsid w:val="00A14FEB"/>
    <w:rsid w:val="00A47FD7"/>
    <w:rsid w:val="00B02905"/>
    <w:rsid w:val="00B76736"/>
    <w:rsid w:val="00BD066F"/>
    <w:rsid w:val="00C21473"/>
    <w:rsid w:val="00C8529C"/>
    <w:rsid w:val="00D26859"/>
    <w:rsid w:val="00DC238E"/>
    <w:rsid w:val="00E837B6"/>
    <w:rsid w:val="00F24E9B"/>
    <w:rsid w:val="00F62642"/>
    <w:rsid w:val="00F82BC2"/>
    <w:rsid w:val="00FA301E"/>
    <w:rsid w:val="00FA6C87"/>
    <w:rsid w:val="00FB4EC3"/>
    <w:rsid w:val="00FE6C17"/>
    <w:rsid w:val="00FF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85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68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6859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7D3F"/>
    <w:rPr>
      <w:rFonts w:ascii="Times New Roman" w:eastAsia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D26859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26859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Style12ptJustifiedFirstline063cm">
    <w:name w:val="Style 12 pt Justified First line:  063 cm"/>
    <w:basedOn w:val="Normal"/>
    <w:uiPriority w:val="99"/>
    <w:rsid w:val="00D26859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D26859"/>
    <w:pPr>
      <w:keepLines w:val="0"/>
      <w:widowControl w:val="0"/>
      <w:tabs>
        <w:tab w:val="num" w:pos="360"/>
        <w:tab w:val="left" w:pos="709"/>
      </w:tabs>
      <w:spacing w:before="360" w:after="60"/>
      <w:ind w:left="360" w:hanging="36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D26859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D268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6859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D268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6859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141</Words>
  <Characters>805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2013-07-11T14:41:00Z</cp:lastPrinted>
  <dcterms:created xsi:type="dcterms:W3CDTF">2013-06-07T08:45:00Z</dcterms:created>
  <dcterms:modified xsi:type="dcterms:W3CDTF">2013-07-11T14:42:00Z</dcterms:modified>
</cp:coreProperties>
</file>